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A7946" w14:textId="77777777" w:rsidR="003D6E20" w:rsidRDefault="003D6E20" w:rsidP="001071BD">
      <w:pPr>
        <w:tabs>
          <w:tab w:val="left" w:pos="993"/>
          <w:tab w:val="left" w:pos="1134"/>
        </w:tabs>
        <w:rPr>
          <w:rFonts w:cs="Arial"/>
        </w:rPr>
      </w:pPr>
    </w:p>
    <w:p w14:paraId="754E8BA0" w14:textId="5F9B4BA4" w:rsidR="00534F19" w:rsidRDefault="00534F19" w:rsidP="00534F1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4B56B6">
        <w:rPr>
          <w:rFonts w:cs="Arial"/>
        </w:rPr>
        <w:t>1</w:t>
      </w:r>
      <w:r>
        <w:rPr>
          <w:rFonts w:cs="Arial"/>
        </w:rPr>
        <w:t>-</w:t>
      </w:r>
      <w:r w:rsidR="00B54811">
        <w:rPr>
          <w:rFonts w:cs="Arial"/>
        </w:rPr>
        <w:t>0098</w:t>
      </w:r>
      <w:bookmarkStart w:id="0" w:name="_GoBack"/>
      <w:bookmarkEnd w:id="0"/>
      <w:r>
        <w:rPr>
          <w:rFonts w:cs="Arial"/>
        </w:rPr>
        <w:t>/202</w:t>
      </w:r>
      <w:r w:rsidR="004A0DDA">
        <w:rPr>
          <w:rFonts w:cs="Arial"/>
        </w:rPr>
        <w:t>4</w:t>
      </w:r>
    </w:p>
    <w:p w14:paraId="6C59E7D2" w14:textId="152AD053" w:rsidR="005644AE" w:rsidRPr="006A1B42" w:rsidRDefault="005644AE" w:rsidP="001071B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3E4C7B">
        <w:rPr>
          <w:rFonts w:cs="Arial"/>
        </w:rPr>
        <w:t xml:space="preserve"> BR</w:t>
      </w:r>
      <w:r>
        <w:rPr>
          <w:rFonts w:cs="Arial"/>
        </w:rPr>
        <w:t>:</w:t>
      </w:r>
      <w:r w:rsidR="00774FED" w:rsidRPr="00774FED">
        <w:t xml:space="preserve"> </w:t>
      </w:r>
      <w:r w:rsidR="00774FED" w:rsidRPr="00774FED">
        <w:rPr>
          <w:rFonts w:cs="Arial"/>
        </w:rPr>
        <w:t>202</w:t>
      </w:r>
      <w:r w:rsidR="004A0DDA">
        <w:rPr>
          <w:rFonts w:cs="Arial"/>
        </w:rPr>
        <w:t>4</w:t>
      </w:r>
      <w:r w:rsidR="00774FED" w:rsidRPr="00774FED">
        <w:rPr>
          <w:rFonts w:cs="Arial"/>
        </w:rPr>
        <w:t>-</w:t>
      </w:r>
      <w:r w:rsidR="00F84886">
        <w:rPr>
          <w:rFonts w:cs="Arial"/>
        </w:rPr>
        <w:t>450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3EC63D97" w14:textId="77777777" w:rsidR="00AA5521" w:rsidRPr="00BB4406" w:rsidRDefault="00AA5521" w:rsidP="00AA5521">
      <w:pPr>
        <w:jc w:val="center"/>
        <w:rPr>
          <w:rFonts w:cs="Arial"/>
          <w:b/>
        </w:rPr>
      </w:pPr>
      <w:r w:rsidRPr="00BB4406">
        <w:rPr>
          <w:rFonts w:cs="Arial"/>
          <w:b/>
        </w:rPr>
        <w:t>IZJAVA ZA PRIDOBITEV PODATKOV O SODELUJOČEM PODJETJU</w:t>
      </w:r>
    </w:p>
    <w:p w14:paraId="2ACF7E49" w14:textId="79F9348B" w:rsidR="005B230F" w:rsidRDefault="005B230F" w:rsidP="005B230F">
      <w:pPr>
        <w:tabs>
          <w:tab w:val="left" w:pos="1083"/>
        </w:tabs>
        <w:rPr>
          <w:rFonts w:cs="Arial"/>
        </w:rPr>
      </w:pPr>
    </w:p>
    <w:p w14:paraId="6861AD28" w14:textId="77777777" w:rsidR="00952034" w:rsidRDefault="00952034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063CD0B2" w:rsidR="00E05D11" w:rsidRDefault="00E05D11" w:rsidP="00E05D11">
      <w:pPr>
        <w:tabs>
          <w:tab w:val="left" w:pos="1083"/>
        </w:tabs>
        <w:rPr>
          <w:rFonts w:cs="Arial"/>
        </w:rPr>
      </w:pPr>
    </w:p>
    <w:p w14:paraId="661EE520" w14:textId="77777777" w:rsidR="00952034" w:rsidRDefault="00952034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0FAA7F40" w:rsidR="00027F8E" w:rsidRDefault="00027F8E" w:rsidP="00F35A6C">
      <w:pPr>
        <w:jc w:val="both"/>
        <w:rPr>
          <w:rFonts w:cs="Arial"/>
        </w:rPr>
      </w:pPr>
    </w:p>
    <w:p w14:paraId="2762541D" w14:textId="4AD568B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9C7CFD">
        <w:rPr>
          <w:rFonts w:cs="Arial"/>
        </w:rPr>
        <w:t xml:space="preserve">in v Uradnem listu EU,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0E29A792" w:rsidR="00F35A6C" w:rsidRPr="008A2643" w:rsidRDefault="00F35A6C" w:rsidP="008A2643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53BF0653" w14:textId="77777777" w:rsidR="00F14313" w:rsidRDefault="00F14313" w:rsidP="00F1431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Podpis zakonitega zastopnika in žig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636BC57C" w14:textId="77777777" w:rsidR="00CD625D" w:rsidRDefault="00CD625D" w:rsidP="00E81DF5">
      <w:pPr>
        <w:jc w:val="both"/>
        <w:rPr>
          <w:rFonts w:cs="Arial"/>
          <w:i/>
        </w:rPr>
      </w:pPr>
    </w:p>
    <w:p w14:paraId="5AEDFD25" w14:textId="77777777" w:rsidR="00CD625D" w:rsidRDefault="00CD625D" w:rsidP="00E81DF5">
      <w:pPr>
        <w:jc w:val="both"/>
        <w:rPr>
          <w:rFonts w:cs="Arial"/>
          <w:i/>
        </w:rPr>
      </w:pPr>
    </w:p>
    <w:p w14:paraId="0DFF2582" w14:textId="77777777" w:rsidR="00CD625D" w:rsidRDefault="00CD625D" w:rsidP="00E81DF5">
      <w:pPr>
        <w:jc w:val="both"/>
        <w:rPr>
          <w:rFonts w:cs="Arial"/>
          <w:i/>
        </w:rPr>
      </w:pPr>
    </w:p>
    <w:p w14:paraId="18BF8984" w14:textId="0647DD3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5571B" w14:textId="77777777" w:rsidR="00D932C6" w:rsidRDefault="00D932C6">
      <w:r>
        <w:separator/>
      </w:r>
    </w:p>
  </w:endnote>
  <w:endnote w:type="continuationSeparator" w:id="0">
    <w:p w14:paraId="47D83F6D" w14:textId="77777777" w:rsidR="00D932C6" w:rsidRDefault="00D93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1EC730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2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2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DCF53" w14:textId="77777777" w:rsidR="00D932C6" w:rsidRDefault="00D932C6">
      <w:r>
        <w:separator/>
      </w:r>
    </w:p>
  </w:footnote>
  <w:footnote w:type="continuationSeparator" w:id="0">
    <w:p w14:paraId="6D3D9AFA" w14:textId="77777777" w:rsidR="00D932C6" w:rsidRDefault="00D93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7E8EA4B8" w:rsidR="00C0552D" w:rsidRPr="009C7CFD" w:rsidRDefault="009C7CFD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C7CFD">
            <w:rPr>
              <w:rFonts w:cs="Arial"/>
              <w:color w:val="000000"/>
              <w:sz w:val="16"/>
              <w:szCs w:val="16"/>
            </w:rPr>
            <w:t>ODPRTI POSTOPEK</w:t>
          </w:r>
          <w:r w:rsidR="00A30B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5545B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7786E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0F3F05"/>
    <w:rsid w:val="00101B68"/>
    <w:rsid w:val="00106CE6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90DBF"/>
    <w:rsid w:val="001A192F"/>
    <w:rsid w:val="001A7BD0"/>
    <w:rsid w:val="001D16E0"/>
    <w:rsid w:val="001D694D"/>
    <w:rsid w:val="001F0874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0532"/>
    <w:rsid w:val="002806E2"/>
    <w:rsid w:val="00283EE6"/>
    <w:rsid w:val="00285B81"/>
    <w:rsid w:val="002927A2"/>
    <w:rsid w:val="002A6A46"/>
    <w:rsid w:val="002B28E0"/>
    <w:rsid w:val="002C4073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90AD2"/>
    <w:rsid w:val="003B36FC"/>
    <w:rsid w:val="003B46EC"/>
    <w:rsid w:val="003C0B6A"/>
    <w:rsid w:val="003C485B"/>
    <w:rsid w:val="003D1272"/>
    <w:rsid w:val="003D6E20"/>
    <w:rsid w:val="003E0FA8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3593F"/>
    <w:rsid w:val="00445049"/>
    <w:rsid w:val="004527D6"/>
    <w:rsid w:val="00455EB9"/>
    <w:rsid w:val="004720C5"/>
    <w:rsid w:val="0047643E"/>
    <w:rsid w:val="004777D5"/>
    <w:rsid w:val="004801D0"/>
    <w:rsid w:val="004A0508"/>
    <w:rsid w:val="004A0DDA"/>
    <w:rsid w:val="004B065E"/>
    <w:rsid w:val="004B56B6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4F19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03D0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74FED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5545B"/>
    <w:rsid w:val="00882006"/>
    <w:rsid w:val="00895F3B"/>
    <w:rsid w:val="008A0761"/>
    <w:rsid w:val="008A2643"/>
    <w:rsid w:val="008A2A3F"/>
    <w:rsid w:val="008A757F"/>
    <w:rsid w:val="008B25C9"/>
    <w:rsid w:val="008C2AC2"/>
    <w:rsid w:val="008D4175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2034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54811"/>
    <w:rsid w:val="00B661E3"/>
    <w:rsid w:val="00B86392"/>
    <w:rsid w:val="00B9309E"/>
    <w:rsid w:val="00B930C3"/>
    <w:rsid w:val="00BA2C4A"/>
    <w:rsid w:val="00BB3939"/>
    <w:rsid w:val="00BB568A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083A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72D2F"/>
    <w:rsid w:val="00C82B34"/>
    <w:rsid w:val="00C9531D"/>
    <w:rsid w:val="00C97729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32C6"/>
    <w:rsid w:val="00DA0B86"/>
    <w:rsid w:val="00DB3E61"/>
    <w:rsid w:val="00DC6A97"/>
    <w:rsid w:val="00DC7B90"/>
    <w:rsid w:val="00DE19F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279B"/>
    <w:rsid w:val="00F14313"/>
    <w:rsid w:val="00F21B47"/>
    <w:rsid w:val="00F267C9"/>
    <w:rsid w:val="00F27435"/>
    <w:rsid w:val="00F35A6C"/>
    <w:rsid w:val="00F41606"/>
    <w:rsid w:val="00F41EAC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4886"/>
    <w:rsid w:val="00F92D1D"/>
    <w:rsid w:val="00F93CE5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7BD95E9A-1553-4D6A-861D-9F1442A338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08A80E-1F16-4054-8380-701D2AA96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1007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11</cp:revision>
  <cp:lastPrinted>2024-01-04T13:21:00Z</cp:lastPrinted>
  <dcterms:created xsi:type="dcterms:W3CDTF">2023-06-02T09:43:00Z</dcterms:created>
  <dcterms:modified xsi:type="dcterms:W3CDTF">2024-12-11T07:00:00Z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